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4FDF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4B28E797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Ashbourne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 Butcher.</w:t>
      </w:r>
    </w:p>
    <w:p w14:paraId="7B4973ED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BF156C3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9A66DD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Macworth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clerk(q.v.), brought a plaint of debt against him and 9 others.</w:t>
      </w:r>
    </w:p>
    <w:p w14:paraId="3268CE9A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CACB20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DF7B04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7F33F9" w14:textId="77777777" w:rsidR="00007403" w:rsidRDefault="00007403" w:rsidP="000074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2022</w:t>
      </w:r>
    </w:p>
    <w:p w14:paraId="6F3DFF7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E0853" w14:textId="77777777" w:rsidR="00007403" w:rsidRDefault="00007403" w:rsidP="009139A6">
      <w:r>
        <w:separator/>
      </w:r>
    </w:p>
  </w:endnote>
  <w:endnote w:type="continuationSeparator" w:id="0">
    <w:p w14:paraId="1FA0E0B9" w14:textId="77777777" w:rsidR="00007403" w:rsidRDefault="000074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97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EF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02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90E8" w14:textId="77777777" w:rsidR="00007403" w:rsidRDefault="00007403" w:rsidP="009139A6">
      <w:r>
        <w:separator/>
      </w:r>
    </w:p>
  </w:footnote>
  <w:footnote w:type="continuationSeparator" w:id="0">
    <w:p w14:paraId="07F4CCC0" w14:textId="77777777" w:rsidR="00007403" w:rsidRDefault="000074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1B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544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D1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03"/>
    <w:rsid w:val="0000740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B559C"/>
  <w15:chartTrackingRefBased/>
  <w15:docId w15:val="{CA6EB073-FC9B-4DCB-8D11-F14FFB0D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74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2022-07-23T08:28:00Z</dcterms:created>
  <dcterms:modified xsi:type="dcterms:W3CDTF">2022-07-23T08:28:00Z</dcterms:modified>
</cp:coreProperties>
</file>